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B638D" w:rsidRPr="003B638D" w:rsidTr="00B529C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12715205"/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3B638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Στερεοσκόπιο</w:t>
            </w:r>
          </w:p>
        </w:tc>
      </w:tr>
      <w:tr w:rsidR="003B638D" w:rsidRPr="003B638D" w:rsidTr="00B529C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B638D" w:rsidRPr="003B638D" w:rsidTr="00B529C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 είναι ιδανικό  για εκπαιδευτική λειτουργία, εργαστηριακή λειτουργία και ερευνητική χρήση.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B638D" w:rsidRPr="003B638D" w:rsidTr="00B529C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</w:t>
            </w:r>
            <w:r w:rsidRPr="003B638D">
              <w:rPr>
                <w:rFonts w:ascii="Calibri" w:hAnsi="Calibri" w:cs="Calibri"/>
                <w:sz w:val="22"/>
                <w:lang w:eastAsia="zh-CN"/>
              </w:rPr>
              <w:t xml:space="preserve"> α</w:t>
            </w: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παιτείται μεγέθυνση μέγιστη το λιγότερο  45 Χ.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B638D" w:rsidRPr="003B638D" w:rsidTr="00B529C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τριοφθάλμιο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με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eyepiece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10Χ, διαμέτρου 20 χιλιοστά, τα οποία υποχρεωτικά να είναι  σταθεροποιημένα στον κορμό του οργάνου.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Illumination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3w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Led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. 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B638D" w:rsidRPr="003B638D" w:rsidTr="00B529C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διαθέτει υποχρεωτικά ρυθμιζόμενο ύψος κορμού, απλά και εύκολα από το χειριστή.    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Objectives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0,7 Χ με 4,5 Χ τουλάχιστο.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bookmarkStart w:id="1" w:name="_Hlk212714519"/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Απόσταση παρατήρησης άνω των 100 χιλιοστών 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 παρέχεται υποχρεωτικά με κάλυμμα προστασίας και προστατευτικά  φακών.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bookmarkStart w:id="2" w:name="_Hlk212714614"/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Πεδίο παρατήρησης τουλάχιστο  από 5 χιλιοστά ή και λιγότερο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εως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και 28 χιλιοστά ή και παραπάνω 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bookmarkEnd w:id="1"/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Περιστροφή  κορμού υποχρεωτικά 360 μοίρες.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συνοδεύεται υποχρεωτικά από ψηφιακή κάμερα USB 2.0, η οποία θα πρέπει να παραδοθεί μαζί.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Το στερεοσκόπιο να παραδοθεί υποχρεωτικά  με ειδική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αντικραδασμική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βάση , κατάλληλου υλικού, συμβατού με περιβάλλον εργαστηρίου. Να περιγράφει με ακρίβεια το υλικό , η βάση  με πλήρη τεχνικά χαρακτηριστικά , η συμβατότητα της με το στερεοσκόπιο.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bookmarkEnd w:id="2"/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Η παρεχόμενη βάση απαιτείται να έχει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αντιμικροβιακές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ιδιότητες  κατάλληλη  για βιολογικά δείγματα. Πιο ειδικά απαιτείται να έχει  υποστεί διεργασία με ειδικό 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φωτοκαταλυτικό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υλικό στο που θα εξασφαλίζει τον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αυτοκαθαρισμό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τους και την </w:t>
            </w:r>
            <w:proofErr w:type="spellStart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αντίμικροβιακη</w:t>
            </w:r>
            <w:proofErr w:type="spellEnd"/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της δράση. Ο προμηθευτής  οφείλει  να περιγράψει με σαφήνεια τη διεργασία, το χρησιμοποιούμενο  υλικό  καθώς και να προσκομίσει έγκριτη  επιστημονική τεκμηρίωση  για τα ανωτέρω πλήρη κα επιστημονική τεκμηρίωση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Ο προμηθευτής είναι υποχρεωμένος να εγκαταστήσει τη συσκευή με έμπειρο τεχνικό προσωπικό και να εκπαιδεύσει το υποδειχθέν προσωπικό του εργαστηρίου στη λειτουργία της συσκευής.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Εγγύηση Καλής Λειτουργίας δύο έτη.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3B638D" w:rsidRPr="003B638D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sz w:val="18"/>
                <w:szCs w:val="18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B638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B638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638D" w:rsidRPr="003B638D" w:rsidRDefault="003B638D" w:rsidP="003B638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638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>
      <w:bookmarkStart w:id="3" w:name="_GoBack"/>
      <w:bookmarkEnd w:id="0"/>
      <w:bookmarkEnd w:id="3"/>
    </w:p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B638D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AC246C24</Template>
  <TotalTime>0</TotalTime>
  <Pages>2</Pages>
  <Words>316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2025-12-01T09:24:00Z</dcterms:created>
  <dcterms:modified xsi:type="dcterms:W3CDTF">2025-12-01T09:24:00Z</dcterms:modified>
</cp:coreProperties>
</file>